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4F9E2B5C" w:rsidR="00F804BC" w:rsidRPr="00966648" w:rsidRDefault="00F804BC" w:rsidP="00E1074A">
            <w:pPr>
              <w:pStyle w:val="JNCCRef"/>
            </w:pPr>
            <w:r>
              <w:t xml:space="preserve">            </w:t>
            </w:r>
            <w:r w:rsidRPr="00966648">
              <w:t xml:space="preserve">Our reference: </w:t>
            </w:r>
            <w:r>
              <w:t>C22-0</w:t>
            </w:r>
            <w:r w:rsidR="005168DF">
              <w:t>600-1</w:t>
            </w:r>
            <w:r w:rsidR="0039291E">
              <w:t>675</w:t>
            </w:r>
          </w:p>
          <w:p w14:paraId="0ACE7E2A" w14:textId="2ECA8433" w:rsidR="00F804BC" w:rsidRDefault="00F804BC" w:rsidP="00445887">
            <w:pPr>
              <w:pStyle w:val="JNCCRef"/>
              <w:ind w:left="1421"/>
            </w:pPr>
          </w:p>
          <w:p w14:paraId="337CF6E2" w14:textId="0D338813" w:rsidR="00F804BC" w:rsidRPr="00966648" w:rsidRDefault="00F804BC" w:rsidP="00EF36D5">
            <w:pPr>
              <w:pStyle w:val="JNCCRef"/>
            </w:pPr>
            <w:r>
              <w:t xml:space="preserve">                              1</w:t>
            </w:r>
            <w:r w:rsidR="0010361A">
              <w:t xml:space="preserve">8 </w:t>
            </w:r>
            <w:r w:rsidR="005136D5">
              <w:t>October</w:t>
            </w:r>
            <w:r>
              <w:t xml:space="preserve"> 2022</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C2BD8CA"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C22-06</w:t>
      </w:r>
      <w:r w:rsidR="005168DF">
        <w:rPr>
          <w:rFonts w:eastAsia="Calibri"/>
          <w:b/>
          <w:bCs/>
          <w:szCs w:val="24"/>
          <w:lang w:eastAsia="en-US"/>
        </w:rPr>
        <w:t>00-16</w:t>
      </w:r>
      <w:r w:rsidR="0039291E">
        <w:rPr>
          <w:rFonts w:eastAsia="Calibri"/>
          <w:b/>
          <w:bCs/>
          <w:szCs w:val="24"/>
          <w:lang w:eastAsia="en-US"/>
        </w:rPr>
        <w:t>75</w:t>
      </w:r>
    </w:p>
    <w:p w14:paraId="6DEF53FC" w14:textId="43AE1931"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bookmarkStart w:id="0" w:name="_Hlk117087880"/>
      <w:r w:rsidR="005168DF" w:rsidRPr="005168DF">
        <w:rPr>
          <w:b/>
          <w:kern w:val="32"/>
          <w:szCs w:val="22"/>
        </w:rPr>
        <w:t xml:space="preserve">0922S West Shetland Shelf MPA </w:t>
      </w:r>
      <w:r w:rsidR="0039291E">
        <w:rPr>
          <w:b/>
          <w:kern w:val="32"/>
          <w:szCs w:val="22"/>
        </w:rPr>
        <w:t>Imagery Analysis</w:t>
      </w:r>
      <w:bookmarkEnd w:id="0"/>
    </w:p>
    <w:p w14:paraId="09093842" w14:textId="77777777" w:rsidR="00E951EC" w:rsidRPr="00E951EC" w:rsidRDefault="00E951EC" w:rsidP="00C57F9D">
      <w:pPr>
        <w:framePr w:hSpace="180" w:wrap="around" w:vAnchor="text" w:hAnchor="text" w:y="1"/>
        <w:suppressOverlap/>
        <w:rPr>
          <w:b/>
          <w:i/>
          <w:kern w:val="32"/>
          <w:szCs w:val="22"/>
        </w:rPr>
      </w:pPr>
    </w:p>
    <w:p w14:paraId="32ACB39A" w14:textId="77777777" w:rsidR="005168DF" w:rsidRPr="005168DF" w:rsidRDefault="005168DF" w:rsidP="005168DF">
      <w:pPr>
        <w:rPr>
          <w:b/>
          <w:bCs/>
        </w:rPr>
      </w:pPr>
      <w:r w:rsidRPr="005168DF">
        <w:rPr>
          <w:b/>
          <w:bCs/>
        </w:rPr>
        <w:t xml:space="preserve">JNCC wishes to commission a contract to undertake the analysis of seabed imagery (still images and video) collected on the 0922S survey. </w:t>
      </w:r>
    </w:p>
    <w:p w14:paraId="2D623730" w14:textId="77777777" w:rsidR="005168DF" w:rsidRDefault="005168DF"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A9CECD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Pr="00E02EB5">
        <w:rPr>
          <w:rFonts w:eastAsia="Calibri" w:cs="Arial"/>
          <w:b/>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E02EB5" w:rsidRPr="00E02EB5">
        <w:rPr>
          <w:rFonts w:eastAsia="Calibri" w:cs="Arial"/>
          <w:b/>
          <w:szCs w:val="22"/>
          <w:lang w:eastAsia="en-US"/>
        </w:rPr>
        <w:t>Monday 31</w:t>
      </w:r>
      <w:r w:rsidR="00225E18" w:rsidRPr="00E02EB5">
        <w:rPr>
          <w:rFonts w:eastAsia="Calibri" w:cs="Arial"/>
          <w:b/>
          <w:szCs w:val="22"/>
          <w:lang w:eastAsia="en-US"/>
        </w:rPr>
        <w:t xml:space="preserve"> October </w:t>
      </w:r>
      <w:r w:rsidR="003507F4" w:rsidRPr="00E02EB5">
        <w:rPr>
          <w:rFonts w:eastAsia="Calibri" w:cs="Arial"/>
          <w:b/>
          <w:szCs w:val="22"/>
          <w:lang w:eastAsia="en-US"/>
        </w:rPr>
        <w:t>2022</w:t>
      </w:r>
      <w:r w:rsidRPr="00E02EB5">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050E08E6" w:rsidR="00E1074A" w:rsidRPr="00E1074A" w:rsidRDefault="00225E18" w:rsidP="00E1074A">
      <w:pPr>
        <w:spacing w:before="0" w:after="0"/>
        <w:rPr>
          <w:rFonts w:eastAsia="Calibri"/>
          <w:szCs w:val="24"/>
          <w:lang w:eastAsia="en-US"/>
        </w:rPr>
      </w:pPr>
      <w:r>
        <w:rPr>
          <w:noProof/>
        </w:rPr>
        <w:drawing>
          <wp:inline distT="0" distB="0" distL="0" distR="0" wp14:anchorId="067811C3" wp14:editId="3E90EEAC">
            <wp:extent cx="2181225" cy="8940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9442" cy="89744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4CA1D55" w:rsidR="00E1074A" w:rsidRPr="00E1074A" w:rsidRDefault="00225E18"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AAB59B3"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E951EC" w:rsidRPr="00E951EC">
        <w:rPr>
          <w:b/>
          <w:bCs/>
        </w:rPr>
        <w:t>C22-0600-1675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3ECE4848"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E951EC" w:rsidRPr="005168DF">
        <w:rPr>
          <w:b/>
          <w:kern w:val="32"/>
          <w:szCs w:val="22"/>
        </w:rPr>
        <w:t xml:space="preserve">0922S West Shetland Shelf MPA </w:t>
      </w:r>
      <w:r w:rsidR="00E951EC">
        <w:rPr>
          <w:b/>
          <w:kern w:val="32"/>
          <w:szCs w:val="22"/>
        </w:rPr>
        <w:t>Imagery Analysis</w:t>
      </w:r>
      <w:r w:rsidR="00E951EC">
        <w:rPr>
          <w:b/>
          <w:kern w:val="32"/>
          <w:szCs w:val="22"/>
        </w:rPr>
        <w: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63E12" w14:textId="77777777" w:rsidR="002C6EAA" w:rsidRDefault="002C6EAA">
      <w:r>
        <w:separator/>
      </w:r>
    </w:p>
  </w:endnote>
  <w:endnote w:type="continuationSeparator" w:id="0">
    <w:p w14:paraId="11AE231A" w14:textId="77777777" w:rsidR="002C6EAA" w:rsidRDefault="002C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68F51" w14:textId="77777777" w:rsidR="002C6EAA" w:rsidRDefault="002C6EAA">
      <w:r>
        <w:separator/>
      </w:r>
    </w:p>
  </w:footnote>
  <w:footnote w:type="continuationSeparator" w:id="0">
    <w:p w14:paraId="06F33BB1" w14:textId="77777777" w:rsidR="002C6EAA" w:rsidRDefault="002C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2C6EAA"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0361A"/>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F0B9F"/>
    <w:rsid w:val="004F0CEC"/>
    <w:rsid w:val="005136D5"/>
    <w:rsid w:val="005168DF"/>
    <w:rsid w:val="0055499E"/>
    <w:rsid w:val="005A0CF7"/>
    <w:rsid w:val="006D470D"/>
    <w:rsid w:val="007042E3"/>
    <w:rsid w:val="008A66D2"/>
    <w:rsid w:val="008E4E2B"/>
    <w:rsid w:val="0090375D"/>
    <w:rsid w:val="00940BED"/>
    <w:rsid w:val="00984FC6"/>
    <w:rsid w:val="00A3580C"/>
    <w:rsid w:val="00A4341C"/>
    <w:rsid w:val="00A705C1"/>
    <w:rsid w:val="00AD0D8F"/>
    <w:rsid w:val="00AD4249"/>
    <w:rsid w:val="00B07A3B"/>
    <w:rsid w:val="00C117E8"/>
    <w:rsid w:val="00C57F9D"/>
    <w:rsid w:val="00C71671"/>
    <w:rsid w:val="00D072D7"/>
    <w:rsid w:val="00D459DB"/>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3</TotalTime>
  <Pages>3</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4204</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6</cp:revision>
  <cp:lastPrinted>2010-03-31T15:15:00Z</cp:lastPrinted>
  <dcterms:created xsi:type="dcterms:W3CDTF">2022-10-14T12:20:00Z</dcterms:created>
  <dcterms:modified xsi:type="dcterms:W3CDTF">2022-10-19T15:05:00Z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